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12D36331" w:rsidP="12D36331">
      <w:pPr>
        <w:jc w:val="center"/>
        <w:rPr>
          <w:b/>
          <w:bCs/>
          <w:sz w:val="32"/>
          <w:szCs w:val="32"/>
        </w:rPr>
      </w:pPr>
      <w:r w:rsidRPr="12D36331">
        <w:rPr>
          <w:b/>
          <w:bCs/>
          <w:sz w:val="32"/>
          <w:szCs w:val="32"/>
        </w:rPr>
        <w:t>Anlage 120 „Informatorischer Abfragebogen“</w:t>
      </w:r>
    </w:p>
    <w:p w14:paraId="18231D65" w14:textId="0CD68925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9B608B" w:rsidRPr="009B608B">
        <w:t>Arbeitnehmerüberlassung für Unterstützung zentrale Dienste am ITZBund Dienstsitz Frankfurt</w:t>
      </w:r>
    </w:p>
    <w:p w14:paraId="162B6A69" w14:textId="50AC7FA1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9B608B">
        <w:t>Z42-</w:t>
      </w:r>
      <w:r w:rsidR="009B608B" w:rsidRPr="009B608B">
        <w:t>2026-0112</w:t>
      </w:r>
    </w:p>
    <w:p w14:paraId="6C2D417B" w14:textId="50A5B49A" w:rsidR="00A84A69" w:rsidRDefault="12D36331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>
        <w:t>Diese Anlage ist von dem Bieter / (sofern relevant) jedem Mitglied der Bietergemeinschaft auszufüllen und als Bestandteil des Angebots einzureichen.</w:t>
      </w:r>
      <w:bookmarkStart w:id="1" w:name="_Hlk207631513"/>
      <w:bookmarkStart w:id="2" w:name="_Hlk207631658"/>
      <w:bookmarkStart w:id="3" w:name="_Hlk207633007"/>
      <w:bookmarkEnd w:id="1"/>
      <w:bookmarkEnd w:id="2"/>
    </w:p>
    <w:bookmarkEnd w:id="0"/>
    <w:bookmarkEnd w:id="3"/>
    <w:p w14:paraId="387C103C" w14:textId="77777777" w:rsidR="009540FF" w:rsidRDefault="12D36331" w:rsidP="00932F7D">
      <w:pPr>
        <w:pStyle w:val="berschrift1"/>
      </w:pPr>
      <w:r>
        <w:t>Allgemeine Angaben</w:t>
      </w:r>
    </w:p>
    <w:p w14:paraId="0A87ADDC" w14:textId="240C197A" w:rsidR="004E6E0A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rPr>
          <w:b/>
          <w:bCs/>
        </w:rPr>
      </w:pPr>
      <w:r w:rsidRPr="12D36331">
        <w:rPr>
          <w:b/>
          <w:bCs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Anschrift und Kontaktdaten des Unternehmens</w:t>
      </w:r>
    </w:p>
    <w:p w14:paraId="66E1DA9C" w14:textId="623402BB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Größe des Unternehmens</w:t>
      </w:r>
    </w:p>
    <w:p w14:paraId="4AF3C24E" w14:textId="77777777" w:rsidR="00624709" w:rsidRDefault="12D36331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572308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572308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572308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572308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Börsennotierung</w:t>
      </w:r>
    </w:p>
    <w:p w14:paraId="71D04F5F" w14:textId="77777777" w:rsidR="00624709" w:rsidRDefault="12D36331" w:rsidP="00932F7D">
      <w:pPr>
        <w:ind w:left="567"/>
      </w:pPr>
      <w:r>
        <w:t>Unser Unternehmen ist börsennotiert:</w:t>
      </w:r>
    </w:p>
    <w:p w14:paraId="52EDF534" w14:textId="77777777" w:rsidR="00932F7D" w:rsidRDefault="00572308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572308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NUTS-Code</w:t>
      </w:r>
    </w:p>
    <w:p w14:paraId="19C45C06" w14:textId="77777777" w:rsidR="00624709" w:rsidRDefault="4EEACADE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</w:t>
      </w:r>
      <w:proofErr w:type="spellStart"/>
      <w:r>
        <w:t>Nomenclature</w:t>
      </w:r>
      <w:proofErr w:type="spellEnd"/>
      <w:r>
        <w:t xml:space="preserve"> des </w:t>
      </w:r>
      <w:proofErr w:type="spellStart"/>
      <w:r>
        <w:t>unités</w:t>
      </w:r>
      <w:proofErr w:type="spellEnd"/>
      <w:r>
        <w:t xml:space="preserve"> territoriales </w:t>
      </w:r>
      <w:proofErr w:type="spellStart"/>
      <w:r>
        <w:t>statistiques</w:t>
      </w:r>
      <w:proofErr w:type="spellEnd"/>
      <w:r>
        <w:t xml:space="preserve">. Link zur Suchmaschine: </w:t>
      </w:r>
      <w:hyperlink r:id="rId12">
        <w:r w:rsidRPr="4EEACADE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12D36331" w:rsidP="00932F7D">
      <w:pPr>
        <w:pStyle w:val="berschrift1"/>
      </w:pPr>
      <w:r>
        <w:lastRenderedPageBreak/>
        <w:t xml:space="preserve">Angaben zum Vertrag </w:t>
      </w:r>
      <w:r w:rsidR="00230F8D">
        <w:br/>
      </w:r>
      <w:r w:rsidRPr="12D36331">
        <w:rPr>
          <w:b w:val="0"/>
          <w:sz w:val="24"/>
          <w:szCs w:val="24"/>
        </w:rPr>
        <w:t>nur vom Bieter / vertretungsberechtigte Mitglied der Bietergemeinschaft auszufüllen</w:t>
      </w:r>
    </w:p>
    <w:p w14:paraId="0B3BB77F" w14:textId="790E514B" w:rsidR="00230F8D" w:rsidRPr="00932F7D" w:rsidRDefault="4EEACADE" w:rsidP="12D36331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  <w:bCs/>
        </w:rPr>
      </w:pPr>
      <w:r w:rsidRPr="4EEACADE">
        <w:rPr>
          <w:b/>
          <w:bCs/>
        </w:rPr>
        <w:t>Angaben zum Vertrag</w:t>
      </w:r>
    </w:p>
    <w:p w14:paraId="0CFB4C58" w14:textId="138F4A4D" w:rsidR="00230F8D" w:rsidRPr="00832A08" w:rsidRDefault="12D36331" w:rsidP="00832A08">
      <w:pPr>
        <w:ind w:left="567"/>
      </w:pPr>
      <w:r>
        <w:t xml:space="preserve">Wird der Zuschlag zur Leistungserbringung erteilt, sollen folgende Angaben in den Vertrag aufgenommen werden: </w:t>
      </w:r>
    </w:p>
    <w:p w14:paraId="4C78B302" w14:textId="77777777" w:rsid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Vertragsnummer des Auftragnehmers (falls gewünscht):</w:t>
      </w:r>
    </w:p>
    <w:p w14:paraId="78675730" w14:textId="4D78210D" w:rsidR="00832A08" w:rsidRPr="00932F7D" w:rsidRDefault="00572308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sectPr w:rsidR="00230F8D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0A1E9734" w:rsidR="004E6E0A" w:rsidRPr="00230F8D" w:rsidRDefault="00EF38D5" w:rsidP="12D36331">
    <w:pPr>
      <w:pStyle w:val="Fuzeile"/>
      <w:tabs>
        <w:tab w:val="clear" w:pos="4536"/>
        <w:tab w:val="center" w:pos="9072"/>
      </w:tabs>
      <w:rPr>
        <w:color w:val="007A89" w:themeColor="accent1"/>
      </w:rPr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4EEACADE" w:rsidP="4EEACADE">
    <w:pPr>
      <w:pStyle w:val="Kopfzeile"/>
      <w:spacing w:line="600" w:lineRule="auto"/>
      <w:jc w:val="center"/>
      <w:rPr>
        <w:rFonts w:eastAsiaTheme="minorEastAsia"/>
        <w:b/>
        <w:bCs/>
        <w:color w:val="007989"/>
        <w:sz w:val="22"/>
        <w:szCs w:val="22"/>
      </w:rPr>
    </w:pPr>
    <w:r w:rsidRPr="4EEACADE">
      <w:rPr>
        <w:rFonts w:eastAsiaTheme="minorEastAsia"/>
        <w:b/>
        <w:bCs/>
        <w:color w:val="007989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273092">
    <w:abstractNumId w:val="11"/>
  </w:num>
  <w:num w:numId="2" w16cid:durableId="1530487044">
    <w:abstractNumId w:val="11"/>
  </w:num>
  <w:num w:numId="3" w16cid:durableId="824778887">
    <w:abstractNumId w:val="9"/>
  </w:num>
  <w:num w:numId="4" w16cid:durableId="1931936473">
    <w:abstractNumId w:val="7"/>
  </w:num>
  <w:num w:numId="5" w16cid:durableId="148256321">
    <w:abstractNumId w:val="6"/>
  </w:num>
  <w:num w:numId="6" w16cid:durableId="1827938548">
    <w:abstractNumId w:val="5"/>
  </w:num>
  <w:num w:numId="7" w16cid:durableId="646129029">
    <w:abstractNumId w:val="4"/>
  </w:num>
  <w:num w:numId="8" w16cid:durableId="1598489594">
    <w:abstractNumId w:val="8"/>
  </w:num>
  <w:num w:numId="9" w16cid:durableId="478231471">
    <w:abstractNumId w:val="3"/>
  </w:num>
  <w:num w:numId="10" w16cid:durableId="688917671">
    <w:abstractNumId w:val="2"/>
  </w:num>
  <w:num w:numId="11" w16cid:durableId="359017307">
    <w:abstractNumId w:val="1"/>
  </w:num>
  <w:num w:numId="12" w16cid:durableId="895580903">
    <w:abstractNumId w:val="0"/>
  </w:num>
  <w:num w:numId="13" w16cid:durableId="1409644997">
    <w:abstractNumId w:val="12"/>
  </w:num>
  <w:num w:numId="14" w16cid:durableId="17238463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+01kl7dHJVg3zu6V5Alow2lG4Zv8Pjs/K3wTCm+FflxiVkI3toE64sNo6YuAYkUaACj1HzWvIeN43WKNVsQLuw==" w:saltValue="pGY2mvdbl/3znO7ssl8ru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546DC"/>
    <w:rsid w:val="00462C8A"/>
    <w:rsid w:val="004A4696"/>
    <w:rsid w:val="004B3DBE"/>
    <w:rsid w:val="004C4073"/>
    <w:rsid w:val="004D111F"/>
    <w:rsid w:val="004E6E0A"/>
    <w:rsid w:val="00501E4F"/>
    <w:rsid w:val="005100BE"/>
    <w:rsid w:val="00561634"/>
    <w:rsid w:val="00572308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2A08"/>
    <w:rsid w:val="00833CF0"/>
    <w:rsid w:val="008407C1"/>
    <w:rsid w:val="008542D6"/>
    <w:rsid w:val="008C1E49"/>
    <w:rsid w:val="00927232"/>
    <w:rsid w:val="00932F7D"/>
    <w:rsid w:val="00945DED"/>
    <w:rsid w:val="00945F23"/>
    <w:rsid w:val="009540FF"/>
    <w:rsid w:val="009A3E35"/>
    <w:rsid w:val="009B4EA6"/>
    <w:rsid w:val="009B608B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C2E8A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76D05"/>
    <w:rsid w:val="12D36331"/>
    <w:rsid w:val="4EEAC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562C5F"/>
    <w:rsid w:val="006A1A0B"/>
    <w:rsid w:val="00736D5A"/>
    <w:rsid w:val="00CC2E8A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068C90-3660-41E5-9226-4FFDA639982E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47819a85-8e65-4399-9676-00867fa9996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02DE8-99B0-4F6C-9375-D9CE1617F4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5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373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Müller-Graetz, Nadine (ITZBund F, Z 4)</cp:lastModifiedBy>
  <cp:revision>3</cp:revision>
  <cp:lastPrinted>2025-08-21T10:48:00Z</cp:lastPrinted>
  <dcterms:created xsi:type="dcterms:W3CDTF">2026-08-07T05:31:00Z</dcterms:created>
  <dcterms:modified xsi:type="dcterms:W3CDTF">2026-08-17T09:38:00Z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